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4D8E69F7" w14:textId="7270503E" w:rsidR="001405C4" w:rsidRDefault="00B177F0" w:rsidP="00F5141C">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B177F0">
        <w:rPr>
          <w:rFonts w:ascii="Arial" w:hAnsi="Arial" w:cs="Arial"/>
          <w:i/>
          <w:iCs/>
        </w:rPr>
        <w:t>link</w:t>
      </w:r>
      <w:r w:rsidR="00405A56" w:rsidRPr="00B177F0">
        <w:rPr>
          <w:rFonts w:ascii="Arial" w:hAnsi="Arial" w:cs="Arial"/>
          <w:i/>
          <w:iCs/>
        </w:rPr>
        <w:t xml:space="preserve"> </w:t>
      </w:r>
      <w:hyperlink r:id="rId10" w:history="1">
        <w:r w:rsidRPr="00B177F0">
          <w:rPr>
            <w:rStyle w:val="Hyperlink"/>
            <w:rFonts w:ascii="Arial" w:hAnsi="Arial" w:cs="Arial"/>
          </w:rPr>
          <w:t>https://www.canva.com/design/DAG-hN7L53A/ieg0_b5uVgIRi7_H2A5JHg/edit?utm_content=DAG-hN7L53A&amp;utm_campaign=designshare&amp;utm_medium=link2&amp;utm_source=sharebutton</w:t>
        </w:r>
      </w:hyperlink>
    </w:p>
    <w:p w14:paraId="577BD867" w14:textId="77777777" w:rsidR="00B177F0" w:rsidRPr="001405C4" w:rsidRDefault="00B177F0" w:rsidP="00F5141C">
      <w:pPr>
        <w:rPr>
          <w:rFonts w:ascii="Arial" w:hAnsi="Arial" w:cs="Arial"/>
        </w:rPr>
      </w:pPr>
    </w:p>
    <w:p w14:paraId="6F276352" w14:textId="2C237800" w:rsidR="00405A56" w:rsidRDefault="003D33F7" w:rsidP="00F5141C">
      <w:pPr>
        <w:rPr>
          <w:rFonts w:ascii="Arial" w:hAnsi="Arial"/>
          <w:i/>
          <w:iCs/>
        </w:rPr>
      </w:pPr>
      <w:r w:rsidRPr="00974D3C">
        <w:rPr>
          <w:rFonts w:ascii="Arial" w:hAnsi="Arial" w:cs="Arial"/>
          <w:i/>
          <w:iCs/>
        </w:rPr>
        <w:t>HK</w:t>
      </w:r>
      <w:r>
        <w:rPr>
          <w:rFonts w:ascii="Arial" w:hAnsi="Arial"/>
          <w:i/>
          <w:iCs/>
        </w:rPr>
        <w:t xml:space="preserve">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0894B744" w14:textId="77777777" w:rsidR="00BD328D" w:rsidRPr="00BD328D" w:rsidRDefault="00F5684B" w:rsidP="00BD328D">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proofErr w:type="spellStart"/>
      <w:r w:rsidR="00B177F0">
        <w:rPr>
          <w:rFonts w:ascii="Arial" w:hAnsi="Arial"/>
        </w:rPr>
        <w:t>Jancita</w:t>
      </w:r>
      <w:proofErr w:type="spellEnd"/>
      <w:r w:rsidR="00B177F0">
        <w:rPr>
          <w:rFonts w:ascii="Arial" w:hAnsi="Arial"/>
        </w:rPr>
        <w:t xml:space="preserve"> Warrington</w:t>
      </w:r>
      <w:r w:rsidR="00F12114">
        <w:rPr>
          <w:rFonts w:ascii="Arial" w:hAnsi="Arial"/>
        </w:rPr>
        <w:t xml:space="preserve"> </w:t>
      </w:r>
      <w:r w:rsidR="00F5141C" w:rsidRPr="00F5141C">
        <w:rPr>
          <w:rFonts w:ascii="Arial" w:hAnsi="Arial"/>
        </w:rPr>
        <w:t>for a presentation of “</w:t>
      </w:r>
      <w:r w:rsidR="00B177F0">
        <w:rPr>
          <w:rFonts w:ascii="Arial" w:hAnsi="Arial"/>
        </w:rPr>
        <w:t>Native Am</w:t>
      </w:r>
      <w:r w:rsidR="001A3E4C">
        <w:rPr>
          <w:rFonts w:ascii="Arial" w:hAnsi="Arial"/>
        </w:rPr>
        <w:t xml:space="preserve">erican </w:t>
      </w:r>
      <w:proofErr w:type="spellStart"/>
      <w:r w:rsidR="001A3E4C">
        <w:rPr>
          <w:rFonts w:ascii="Arial" w:hAnsi="Arial"/>
        </w:rPr>
        <w:t>Ribbonwork</w:t>
      </w:r>
      <w:proofErr w:type="spellEnd"/>
      <w:r w:rsidR="001A3E4C">
        <w:rPr>
          <w:rFonts w:ascii="Arial" w:hAnsi="Arial"/>
        </w:rPr>
        <w:t xml:space="preserve"> Traditions</w:t>
      </w:r>
      <w:r w:rsidR="00B469DC">
        <w:rPr>
          <w:rFonts w:ascii="Arial" w:hAnsi="Arial"/>
        </w:rPr>
        <w:t>.</w:t>
      </w:r>
      <w:r>
        <w:rPr>
          <w:rFonts w:ascii="Arial" w:hAnsi="Arial"/>
        </w:rPr>
        <w:t xml:space="preserve">” </w:t>
      </w:r>
      <w:r w:rsidR="00BD328D" w:rsidRPr="00BD328D">
        <w:rPr>
          <w:rFonts w:ascii="Arial" w:hAnsi="Arial"/>
        </w:rPr>
        <w:t xml:space="preserve">As a member of the Menominee and Potawatomi tribal nations, </w:t>
      </w:r>
      <w:proofErr w:type="spellStart"/>
      <w:r w:rsidR="00BD328D" w:rsidRPr="00BD328D">
        <w:rPr>
          <w:rFonts w:ascii="Arial" w:hAnsi="Arial"/>
        </w:rPr>
        <w:t>Jancita</w:t>
      </w:r>
      <w:proofErr w:type="spellEnd"/>
      <w:r w:rsidR="00BD328D" w:rsidRPr="00BD328D">
        <w:rPr>
          <w:rFonts w:ascii="Arial" w:hAnsi="Arial"/>
        </w:rPr>
        <w:t xml:space="preserve"> Warrington’s presentation shares the rich cultural tradition of woodland </w:t>
      </w:r>
      <w:proofErr w:type="spellStart"/>
      <w:r w:rsidR="00BD328D" w:rsidRPr="00BD328D">
        <w:rPr>
          <w:rFonts w:ascii="Arial" w:hAnsi="Arial"/>
        </w:rPr>
        <w:t>ribbonwork</w:t>
      </w:r>
      <w:proofErr w:type="spellEnd"/>
      <w:r w:rsidR="00BD328D" w:rsidRPr="00BD328D">
        <w:rPr>
          <w:rFonts w:ascii="Arial" w:hAnsi="Arial"/>
        </w:rPr>
        <w:t xml:space="preserve">. As Indigenous people were forced from their homelands near the Great Lakes to Kansas, these traditions made their way to the prairie. Warrington will share the history, symbols, and styles found in this tradition, demonstrate how it’s done, have examples of her own incredible work on display, and demonstrate one of the dances that was made for the women of the </w:t>
      </w:r>
      <w:proofErr w:type="spellStart"/>
      <w:r w:rsidR="00BD328D" w:rsidRPr="00BD328D">
        <w:rPr>
          <w:rFonts w:ascii="Arial" w:hAnsi="Arial"/>
        </w:rPr>
        <w:t>Anishinabae</w:t>
      </w:r>
      <w:proofErr w:type="spellEnd"/>
      <w:r w:rsidR="00BD328D" w:rsidRPr="00BD328D">
        <w:rPr>
          <w:rFonts w:ascii="Arial" w:hAnsi="Arial"/>
        </w:rPr>
        <w:t xml:space="preserve"> Nations. </w:t>
      </w:r>
    </w:p>
    <w:p w14:paraId="3D12B0B0" w14:textId="4C4758E2" w:rsidR="00506C8A" w:rsidRPr="00BD328D" w:rsidRDefault="00506C8A" w:rsidP="00506C8A">
      <w:pPr>
        <w:rPr>
          <w:rFonts w:ascii="Arial" w:hAnsi="Arial"/>
        </w:rPr>
      </w:pPr>
    </w:p>
    <w:p w14:paraId="21B16F31" w14:textId="7956113C" w:rsidR="00321305"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31D34849" w14:textId="77777777" w:rsidR="00321305" w:rsidRDefault="00321305" w:rsidP="00F5141C">
      <w:pPr>
        <w:rPr>
          <w:rFonts w:ascii="Arial" w:hAnsi="Arial"/>
        </w:rPr>
      </w:pP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A2129"/>
    <w:rsid w:val="000A4C31"/>
    <w:rsid w:val="000C7251"/>
    <w:rsid w:val="000D02AF"/>
    <w:rsid w:val="001405C4"/>
    <w:rsid w:val="00182B2D"/>
    <w:rsid w:val="001A3E4C"/>
    <w:rsid w:val="001D7D30"/>
    <w:rsid w:val="001E18DC"/>
    <w:rsid w:val="0021581F"/>
    <w:rsid w:val="00250E9C"/>
    <w:rsid w:val="002B7B06"/>
    <w:rsid w:val="00321305"/>
    <w:rsid w:val="00321389"/>
    <w:rsid w:val="003904A0"/>
    <w:rsid w:val="003D33F7"/>
    <w:rsid w:val="00405A56"/>
    <w:rsid w:val="004512D9"/>
    <w:rsid w:val="00487C83"/>
    <w:rsid w:val="004F7520"/>
    <w:rsid w:val="00506C8A"/>
    <w:rsid w:val="005241C4"/>
    <w:rsid w:val="00534683"/>
    <w:rsid w:val="00581AA9"/>
    <w:rsid w:val="00593CF6"/>
    <w:rsid w:val="0059564A"/>
    <w:rsid w:val="005F0D6E"/>
    <w:rsid w:val="006264D6"/>
    <w:rsid w:val="00631235"/>
    <w:rsid w:val="00690D47"/>
    <w:rsid w:val="007358C4"/>
    <w:rsid w:val="00735C40"/>
    <w:rsid w:val="007618FC"/>
    <w:rsid w:val="00786F0A"/>
    <w:rsid w:val="007C0333"/>
    <w:rsid w:val="007F3143"/>
    <w:rsid w:val="008442EE"/>
    <w:rsid w:val="00903546"/>
    <w:rsid w:val="009309FD"/>
    <w:rsid w:val="00964C9F"/>
    <w:rsid w:val="00974D3C"/>
    <w:rsid w:val="00994B58"/>
    <w:rsid w:val="009A09E8"/>
    <w:rsid w:val="009E6917"/>
    <w:rsid w:val="009F009B"/>
    <w:rsid w:val="00A075FC"/>
    <w:rsid w:val="00A25917"/>
    <w:rsid w:val="00A57486"/>
    <w:rsid w:val="00A9143F"/>
    <w:rsid w:val="00AC08EF"/>
    <w:rsid w:val="00AD537C"/>
    <w:rsid w:val="00B177F0"/>
    <w:rsid w:val="00B469DC"/>
    <w:rsid w:val="00BD328D"/>
    <w:rsid w:val="00C01CFD"/>
    <w:rsid w:val="00C32CD9"/>
    <w:rsid w:val="00CA10F9"/>
    <w:rsid w:val="00D12ED1"/>
    <w:rsid w:val="00D74216"/>
    <w:rsid w:val="00DB6070"/>
    <w:rsid w:val="00E87C6B"/>
    <w:rsid w:val="00E9711C"/>
    <w:rsid w:val="00F12114"/>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hN7L53A/ieg0_b5uVgIRi7_H2A5JHg/edit?utm_content=DAG-hN7L53A&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hN7L53A/ieg0_b5uVgIRi7_H2A5JHg/edit?utm_content=DAG-hN7L53A&amp;utm_campaign=designshare&amp;utm_medium=link2&amp;utm_source=sharebutton?utm_content=DAG-gSeBqe0&amp;utm_campaign=designshare&amp;utm_medium=link2&amp;utm_source=sharebutton?utm_content=DAG-gLkpV88&amp;utm_campaign=designshare&amp;utm_medium=link2&amp;utm_source=sharebutton?utm_content=DAG-buKyKHI&amp;utm_campaign=designshare&amp;utm_medium=link2&amp;utm_source=sharebutton?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2.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214</Words>
  <Characters>1292</Characters>
  <Application>Microsoft Office Word</Application>
  <DocSecurity>0</DocSecurity>
  <Lines>43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5</cp:revision>
  <cp:lastPrinted>2026-01-15T21:24:00Z</cp:lastPrinted>
  <dcterms:created xsi:type="dcterms:W3CDTF">2026-01-15T20:55:00Z</dcterms:created>
  <dcterms:modified xsi:type="dcterms:W3CDTF">2026-01-15T21:24:00Z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